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EA644E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EA644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EA644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EA644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EA644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EA644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EA644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EA644E">
        <w:rPr>
          <w:b w:val="0"/>
        </w:rPr>
        <w:t xml:space="preserve"> 79/2307-21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EA644E" w:rsidP="00232C8F">
            <w:r>
              <w:t>Заведующий АХО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EA644E" w:rsidP="00232C8F">
            <w:r>
              <w:t>22038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EA644E" w:rsidRPr="00EA644E">
        <w:rPr>
          <w:rStyle w:val="aa"/>
        </w:rPr>
        <w:t xml:space="preserve"> Учебно-вспомогательный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EA644E" w:rsidRPr="00EA644E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EA644E" w:rsidRPr="00EA644E">
        <w:rPr>
          <w:u w:val="single"/>
        </w:rPr>
        <w:t xml:space="preserve">   Отсутствует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EA644E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EA644E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EA644E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EA644E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EA644E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EA644E" w:rsidP="00BA30DE">
            <w:pPr>
              <w:jc w:val="center"/>
            </w:pPr>
            <w:r>
              <w:t>085-981-520 14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EA644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A644E" w:rsidRDefault="00EA644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A644E" w:rsidRPr="00D15B1E" w:rsidRDefault="00EA644E" w:rsidP="00AD14A4">
            <w:pPr>
              <w:rPr>
                <w:rStyle w:val="a7"/>
              </w:rPr>
            </w:pPr>
          </w:p>
        </w:tc>
      </w:tr>
      <w:tr w:rsidR="00EA644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A644E" w:rsidRDefault="00EA644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A644E" w:rsidRPr="00D15B1E" w:rsidRDefault="00EA644E" w:rsidP="00AD14A4">
            <w:pPr>
              <w:rPr>
                <w:rStyle w:val="a7"/>
              </w:rPr>
            </w:pPr>
          </w:p>
        </w:tc>
      </w:tr>
      <w:tr w:rsidR="00EA644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A644E" w:rsidRDefault="00EA644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A644E" w:rsidRPr="00D15B1E" w:rsidRDefault="00EA644E" w:rsidP="00AD14A4">
            <w:pPr>
              <w:rPr>
                <w:rStyle w:val="a7"/>
              </w:rPr>
            </w:pPr>
          </w:p>
        </w:tc>
      </w:tr>
      <w:tr w:rsidR="00EA644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A644E" w:rsidRDefault="00EA644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A644E" w:rsidRPr="00D15B1E" w:rsidRDefault="00EA644E" w:rsidP="00AD14A4">
            <w:pPr>
              <w:rPr>
                <w:rStyle w:val="a7"/>
              </w:rPr>
            </w:pPr>
          </w:p>
        </w:tc>
      </w:tr>
      <w:tr w:rsidR="00EA644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A644E" w:rsidRDefault="00EA644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A644E" w:rsidRPr="00D15B1E" w:rsidRDefault="00EA644E" w:rsidP="00AD14A4">
            <w:pPr>
              <w:rPr>
                <w:rStyle w:val="a7"/>
              </w:rPr>
            </w:pPr>
          </w:p>
        </w:tc>
      </w:tr>
      <w:tr w:rsidR="00EA644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A644E" w:rsidRDefault="00EA644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A644E" w:rsidRPr="00D15B1E" w:rsidRDefault="00EA644E" w:rsidP="00AD14A4">
            <w:pPr>
              <w:rPr>
                <w:rStyle w:val="a7"/>
              </w:rPr>
            </w:pPr>
          </w:p>
        </w:tc>
      </w:tr>
      <w:tr w:rsidR="00EA644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A644E" w:rsidRDefault="00EA644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A644E" w:rsidRPr="00D15B1E" w:rsidRDefault="00EA644E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EA644E" w:rsidRPr="00EA644E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EA644E" w:rsidRPr="00EA644E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8B1009" w:rsidRPr="00D15B1E" w:rsidRDefault="008B1009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4E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4E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4E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4E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4E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4E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4E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4E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4EAB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4E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4E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4E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4E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4EAB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4E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34E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34E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934EA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934E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A644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A644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A644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A644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A644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A644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A644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934EAB" w:rsidRPr="00934EAB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934EAB" w:rsidRPr="00934EAB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A644E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A644E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EA644E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EA644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A644E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A644E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EA644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EA644E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(дата)</w:t>
            </w: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(дата)</w:t>
            </w: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(дата)</w:t>
            </w: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(дата)</w:t>
            </w: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(дата)</w:t>
            </w: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(дата)</w:t>
            </w: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934EAB" w:rsidP="003C5C39">
            <w:pPr>
              <w:pStyle w:val="a8"/>
            </w:pPr>
            <w:r>
              <w:t>18.02.2022</w:t>
            </w:r>
          </w:p>
        </w:tc>
      </w:tr>
      <w:tr w:rsidR="00EF07A3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3C5C39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</w:pPr>
            <w:r w:rsidRPr="00B41452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  <w:r w:rsidRPr="00B41452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934EAB" w:rsidP="00EF07A3">
            <w:pPr>
              <w:pStyle w:val="a8"/>
            </w:pPr>
            <w:r>
              <w:t>18.02.2022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EA644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EA644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EA644E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A644E" w:rsidRPr="00EA644E" w:rsidRDefault="00EA644E" w:rsidP="00EF07A3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(дата)</w:t>
            </w: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A644E" w:rsidRPr="00EA644E" w:rsidRDefault="00EA644E" w:rsidP="00EF07A3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(дата)</w:t>
            </w: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A644E" w:rsidRPr="00EA644E" w:rsidRDefault="00EA644E" w:rsidP="00EF07A3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(дата)</w:t>
            </w: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A644E" w:rsidRPr="00EA644E" w:rsidRDefault="00EA644E" w:rsidP="00EF07A3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(дата)</w:t>
            </w: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A644E" w:rsidRPr="00EA644E" w:rsidRDefault="00EA644E" w:rsidP="00EF07A3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(дата)</w:t>
            </w: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A644E" w:rsidRPr="00EA644E" w:rsidRDefault="00EA644E" w:rsidP="00EF07A3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(дата)</w:t>
            </w: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44E" w:rsidRPr="00EA644E" w:rsidRDefault="00EA644E" w:rsidP="004E51DC">
            <w:pPr>
              <w:pStyle w:val="a8"/>
            </w:pPr>
          </w:p>
        </w:tc>
      </w:tr>
      <w:tr w:rsidR="00EA644E" w:rsidRPr="00EA644E" w:rsidTr="00EA644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A644E" w:rsidRPr="00EA644E" w:rsidRDefault="00EA644E" w:rsidP="00EF07A3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A644E" w:rsidRPr="00EA644E" w:rsidRDefault="00EA644E" w:rsidP="004E51DC">
            <w:pPr>
              <w:pStyle w:val="a8"/>
              <w:rPr>
                <w:vertAlign w:val="superscript"/>
              </w:rPr>
            </w:pPr>
            <w:r w:rsidRPr="00EA644E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EA644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79/2307-21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934EAB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934EAB" w:rsidRPr="00934EAB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Учебно-вспомогательны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203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79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79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B44C88FBF6CD48FFA9792D3F67752BC4"/>
    <w:docVar w:name="rm_id" w:val="6691"/>
    <w:docVar w:name="rm_name" w:val="                                          "/>
    <w:docVar w:name="rm_number" w:val=" 79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77077"/>
    <w:rsid w:val="000860ED"/>
    <w:rsid w:val="000905BE"/>
    <w:rsid w:val="000A7A57"/>
    <w:rsid w:val="000C3E19"/>
    <w:rsid w:val="000D1F5B"/>
    <w:rsid w:val="00106246"/>
    <w:rsid w:val="00110025"/>
    <w:rsid w:val="001429B1"/>
    <w:rsid w:val="00145419"/>
    <w:rsid w:val="001456F8"/>
    <w:rsid w:val="0015635F"/>
    <w:rsid w:val="001607C8"/>
    <w:rsid w:val="001648BE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44410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E6132"/>
    <w:rsid w:val="005F6B08"/>
    <w:rsid w:val="00676220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67829"/>
    <w:rsid w:val="00883461"/>
    <w:rsid w:val="00896CCB"/>
    <w:rsid w:val="008B1009"/>
    <w:rsid w:val="008B42E7"/>
    <w:rsid w:val="008E4D46"/>
    <w:rsid w:val="008E68DE"/>
    <w:rsid w:val="008E70C1"/>
    <w:rsid w:val="0090588D"/>
    <w:rsid w:val="009149CB"/>
    <w:rsid w:val="0092778A"/>
    <w:rsid w:val="0093431F"/>
    <w:rsid w:val="00934EAB"/>
    <w:rsid w:val="00967790"/>
    <w:rsid w:val="0098630F"/>
    <w:rsid w:val="0098791F"/>
    <w:rsid w:val="009B024D"/>
    <w:rsid w:val="009D30DB"/>
    <w:rsid w:val="00A100AB"/>
    <w:rsid w:val="00A12349"/>
    <w:rsid w:val="00A126C4"/>
    <w:rsid w:val="00A204F5"/>
    <w:rsid w:val="00A7346C"/>
    <w:rsid w:val="00A87B75"/>
    <w:rsid w:val="00A91908"/>
    <w:rsid w:val="00AA4551"/>
    <w:rsid w:val="00AA46ED"/>
    <w:rsid w:val="00AA4DCC"/>
    <w:rsid w:val="00AD14A4"/>
    <w:rsid w:val="00AD7C32"/>
    <w:rsid w:val="00AE3832"/>
    <w:rsid w:val="00AF796F"/>
    <w:rsid w:val="00B04F25"/>
    <w:rsid w:val="00B253FC"/>
    <w:rsid w:val="00B41452"/>
    <w:rsid w:val="00BA30DE"/>
    <w:rsid w:val="00BA5029"/>
    <w:rsid w:val="00BC2F3C"/>
    <w:rsid w:val="00C02721"/>
    <w:rsid w:val="00C03F4A"/>
    <w:rsid w:val="00C51624"/>
    <w:rsid w:val="00CB0141"/>
    <w:rsid w:val="00CE3307"/>
    <w:rsid w:val="00D04A64"/>
    <w:rsid w:val="00D15B1E"/>
    <w:rsid w:val="00D76DF8"/>
    <w:rsid w:val="00DB1272"/>
    <w:rsid w:val="00DB5302"/>
    <w:rsid w:val="00DD6B1F"/>
    <w:rsid w:val="00E124F4"/>
    <w:rsid w:val="00E36337"/>
    <w:rsid w:val="00E43EDA"/>
    <w:rsid w:val="00EA644E"/>
    <w:rsid w:val="00EB72AD"/>
    <w:rsid w:val="00EC37A1"/>
    <w:rsid w:val="00EF07A3"/>
    <w:rsid w:val="00EF3DC4"/>
    <w:rsid w:val="00F31AF6"/>
    <w:rsid w:val="00F32BB6"/>
    <w:rsid w:val="00F76072"/>
    <w:rsid w:val="00F80CCA"/>
    <w:rsid w:val="00FB001B"/>
    <w:rsid w:val="00FB24BF"/>
    <w:rsid w:val="00FD0BA7"/>
    <w:rsid w:val="00FD2BA8"/>
    <w:rsid w:val="00FD5CB6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4</cp:revision>
  <dcterms:created xsi:type="dcterms:W3CDTF">2022-02-16T09:40:00Z</dcterms:created>
  <dcterms:modified xsi:type="dcterms:W3CDTF">2022-02-18T08:24:00Z</dcterms:modified>
</cp:coreProperties>
</file>